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9F" w:rsidRPr="00DB72EF" w:rsidRDefault="00E5479F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E5479F" w:rsidRPr="00DB72EF" w:rsidRDefault="00E5479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5479F" w:rsidRPr="00DB72EF" w:rsidRDefault="00E5479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5479F" w:rsidRPr="00DB72EF" w:rsidRDefault="00E5479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5479F" w:rsidRPr="00DB72EF" w:rsidRDefault="00E5479F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E5479F" w:rsidRPr="00DB72EF" w:rsidRDefault="00E5479F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E5479F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E5479F" w:rsidRPr="00DB72EF" w:rsidRDefault="00E5479F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E5479F" w:rsidRDefault="00E5479F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E5479F" w:rsidRPr="00DB72EF" w:rsidRDefault="00E5479F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E5479F" w:rsidRPr="00DB72EF" w:rsidRDefault="00E5479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E5479F" w:rsidRPr="00DB72EF" w:rsidRDefault="00E5479F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E5479F" w:rsidRPr="00DB72EF" w:rsidRDefault="00E5479F">
      <w:pPr>
        <w:autoSpaceDE/>
        <w:jc w:val="both"/>
        <w:rPr>
          <w:b/>
          <w:i/>
          <w:color w:val="auto"/>
          <w:lang w:eastAsia="ar-SA"/>
        </w:rPr>
      </w:pPr>
    </w:p>
    <w:p w:rsidR="00E5479F" w:rsidRDefault="00E5479F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E5479F" w:rsidRPr="00DB72EF" w:rsidRDefault="00E5479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5479F" w:rsidRPr="00DB72EF" w:rsidRDefault="00E5479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E5479F" w:rsidRPr="00DB72EF" w:rsidRDefault="00E5479F" w:rsidP="00E266AA">
      <w:pPr>
        <w:autoSpaceDE/>
        <w:rPr>
          <w:i/>
          <w:color w:val="auto"/>
          <w:lang w:eastAsia="ar-SA"/>
        </w:rPr>
      </w:pPr>
    </w:p>
    <w:p w:rsidR="00E5479F" w:rsidRPr="00D129FC" w:rsidRDefault="00E5479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>prowadzonego w trybie podstawowym 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E5479F" w:rsidRDefault="00E5479F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E5479F" w:rsidRPr="00707545" w:rsidRDefault="00E5479F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707545">
        <w:rPr>
          <w:b/>
          <w:color w:val="auto"/>
          <w:sz w:val="28"/>
          <w:szCs w:val="28"/>
          <w:lang w:eastAsia="ar-SA"/>
        </w:rPr>
        <w:t>„</w:t>
      </w:r>
      <w:r w:rsidRPr="00707545">
        <w:rPr>
          <w:b/>
          <w:color w:val="auto"/>
          <w:sz w:val="28"/>
          <w:szCs w:val="28"/>
        </w:rPr>
        <w:t>Budowa instalacji automatycznego nawadniania terenów zielonych</w:t>
      </w:r>
      <w:r w:rsidRPr="00707545">
        <w:rPr>
          <w:b/>
          <w:color w:val="auto"/>
          <w:sz w:val="28"/>
          <w:szCs w:val="28"/>
          <w:lang w:eastAsia="ar-SA"/>
        </w:rPr>
        <w:t>”</w:t>
      </w:r>
    </w:p>
    <w:p w:rsidR="00E5479F" w:rsidRPr="00E23FD0" w:rsidRDefault="00E5479F">
      <w:pPr>
        <w:autoSpaceDE/>
        <w:jc w:val="both"/>
        <w:rPr>
          <w:color w:val="auto"/>
          <w:lang w:eastAsia="ar-SA"/>
        </w:rPr>
      </w:pPr>
    </w:p>
    <w:p w:rsidR="00E5479F" w:rsidRPr="00DB72EF" w:rsidRDefault="00E5479F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E5479F" w:rsidRPr="00DB72EF" w:rsidRDefault="00E5479F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E5479F" w:rsidRPr="00DB72EF" w:rsidRDefault="00E5479F">
      <w:pPr>
        <w:autoSpaceDE/>
        <w:jc w:val="both"/>
        <w:rPr>
          <w:lang w:eastAsia="ar-SA"/>
        </w:rPr>
      </w:pPr>
    </w:p>
    <w:p w:rsidR="00E5479F" w:rsidRPr="00DB72EF" w:rsidRDefault="00E5479F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E5479F" w:rsidRPr="00FF406D" w:rsidRDefault="00E5479F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E5479F" w:rsidRPr="00DB72EF" w:rsidRDefault="00E5479F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E5479F" w:rsidRPr="002A3B44" w:rsidRDefault="00E5479F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E5479F" w:rsidRDefault="00E5479F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E5479F" w:rsidRPr="00134442" w:rsidRDefault="00E5479F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E5479F" w:rsidRPr="00A64A42" w:rsidRDefault="00E5479F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E5479F" w:rsidRPr="00A64A42" w:rsidRDefault="00E5479F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E5479F" w:rsidRDefault="00E5479F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E5479F" w:rsidRPr="00D46125" w:rsidRDefault="00E5479F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E5479F" w:rsidRPr="00D46125" w:rsidSect="00FB1D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79F" w:rsidRDefault="00E5479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E5479F" w:rsidRDefault="00E5479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9F" w:rsidRDefault="00E547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9F" w:rsidRPr="00707545" w:rsidRDefault="00E5479F" w:rsidP="00707545">
    <w:pPr>
      <w:suppressAutoHyphens w:val="0"/>
      <w:jc w:val="center"/>
      <w:rPr>
        <w:i/>
        <w:sz w:val="22"/>
        <w:szCs w:val="22"/>
        <w:lang w:eastAsia="pl-PL"/>
      </w:rPr>
    </w:pPr>
    <w:r w:rsidRPr="00707545">
      <w:rPr>
        <w:i/>
        <w:sz w:val="22"/>
        <w:szCs w:val="22"/>
        <w:lang w:eastAsia="pl-PL"/>
      </w:rPr>
      <w:t>Zadanie współfinansowane przez Samorząd Województwa Wielopolskiego w ramach programu</w:t>
    </w:r>
    <w:r>
      <w:rPr>
        <w:i/>
        <w:sz w:val="22"/>
        <w:szCs w:val="22"/>
        <w:lang w:eastAsia="pl-PL"/>
      </w:rPr>
      <w:br/>
    </w:r>
    <w:r w:rsidRPr="00707545">
      <w:rPr>
        <w:i/>
        <w:sz w:val="22"/>
        <w:szCs w:val="22"/>
        <w:lang w:eastAsia="pl-PL"/>
      </w:rPr>
      <w:t xml:space="preserve"> pn. „Deszczówka”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9F" w:rsidRDefault="00E547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79F" w:rsidRDefault="00E5479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E5479F" w:rsidRDefault="00E5479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9F" w:rsidRDefault="00E547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9F" w:rsidRDefault="00E5479F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FS.271.15.2022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9F" w:rsidRDefault="00E547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5171B"/>
    <w:rsid w:val="000519E6"/>
    <w:rsid w:val="00094E1B"/>
    <w:rsid w:val="000B19FF"/>
    <w:rsid w:val="000B2F36"/>
    <w:rsid w:val="000C391C"/>
    <w:rsid w:val="000F41A6"/>
    <w:rsid w:val="000F44AD"/>
    <w:rsid w:val="00105DA1"/>
    <w:rsid w:val="00111837"/>
    <w:rsid w:val="00114648"/>
    <w:rsid w:val="00120623"/>
    <w:rsid w:val="00134442"/>
    <w:rsid w:val="0014606D"/>
    <w:rsid w:val="001632BC"/>
    <w:rsid w:val="001874C7"/>
    <w:rsid w:val="00194C7F"/>
    <w:rsid w:val="001B10EE"/>
    <w:rsid w:val="001D4984"/>
    <w:rsid w:val="001E100B"/>
    <w:rsid w:val="001E6FE0"/>
    <w:rsid w:val="0021519A"/>
    <w:rsid w:val="0025432C"/>
    <w:rsid w:val="002641C7"/>
    <w:rsid w:val="00266115"/>
    <w:rsid w:val="00297F94"/>
    <w:rsid w:val="002A3B44"/>
    <w:rsid w:val="002B3EDD"/>
    <w:rsid w:val="00322BE8"/>
    <w:rsid w:val="00363CE9"/>
    <w:rsid w:val="00383B03"/>
    <w:rsid w:val="003844DC"/>
    <w:rsid w:val="00393F26"/>
    <w:rsid w:val="003C4ADC"/>
    <w:rsid w:val="003D1D8F"/>
    <w:rsid w:val="003E0FF8"/>
    <w:rsid w:val="003E5C74"/>
    <w:rsid w:val="004045BB"/>
    <w:rsid w:val="00445EEE"/>
    <w:rsid w:val="00464864"/>
    <w:rsid w:val="00471EF6"/>
    <w:rsid w:val="00480D31"/>
    <w:rsid w:val="004901B3"/>
    <w:rsid w:val="004A4E7D"/>
    <w:rsid w:val="004A6002"/>
    <w:rsid w:val="004B18F2"/>
    <w:rsid w:val="004C2900"/>
    <w:rsid w:val="00500BE5"/>
    <w:rsid w:val="00500E2C"/>
    <w:rsid w:val="00501057"/>
    <w:rsid w:val="005055E4"/>
    <w:rsid w:val="00523C16"/>
    <w:rsid w:val="00544E5B"/>
    <w:rsid w:val="00572248"/>
    <w:rsid w:val="0058748E"/>
    <w:rsid w:val="00593052"/>
    <w:rsid w:val="005B0CC2"/>
    <w:rsid w:val="005D0B41"/>
    <w:rsid w:val="005D5D0E"/>
    <w:rsid w:val="0062259D"/>
    <w:rsid w:val="00680191"/>
    <w:rsid w:val="006B199B"/>
    <w:rsid w:val="006D04DD"/>
    <w:rsid w:val="006F12DC"/>
    <w:rsid w:val="00705505"/>
    <w:rsid w:val="00707545"/>
    <w:rsid w:val="0074453E"/>
    <w:rsid w:val="00764BC2"/>
    <w:rsid w:val="007D56B4"/>
    <w:rsid w:val="007D6E3F"/>
    <w:rsid w:val="007F6F4E"/>
    <w:rsid w:val="00822757"/>
    <w:rsid w:val="00873F25"/>
    <w:rsid w:val="0088210E"/>
    <w:rsid w:val="008E6EF9"/>
    <w:rsid w:val="008F16FD"/>
    <w:rsid w:val="00917FE5"/>
    <w:rsid w:val="00937004"/>
    <w:rsid w:val="00983999"/>
    <w:rsid w:val="00984210"/>
    <w:rsid w:val="00993D75"/>
    <w:rsid w:val="009C3757"/>
    <w:rsid w:val="009C61D1"/>
    <w:rsid w:val="009F5524"/>
    <w:rsid w:val="009F6F64"/>
    <w:rsid w:val="00A01736"/>
    <w:rsid w:val="00A155C7"/>
    <w:rsid w:val="00A31C2F"/>
    <w:rsid w:val="00A43DAF"/>
    <w:rsid w:val="00A61515"/>
    <w:rsid w:val="00A64A42"/>
    <w:rsid w:val="00A64BC0"/>
    <w:rsid w:val="00A66860"/>
    <w:rsid w:val="00A709C9"/>
    <w:rsid w:val="00A95791"/>
    <w:rsid w:val="00AD7340"/>
    <w:rsid w:val="00B10CCF"/>
    <w:rsid w:val="00B3342F"/>
    <w:rsid w:val="00B54C73"/>
    <w:rsid w:val="00B965EB"/>
    <w:rsid w:val="00BA5C89"/>
    <w:rsid w:val="00BB1D12"/>
    <w:rsid w:val="00BE52E8"/>
    <w:rsid w:val="00C157D1"/>
    <w:rsid w:val="00C17033"/>
    <w:rsid w:val="00C33106"/>
    <w:rsid w:val="00C53A18"/>
    <w:rsid w:val="00C8224E"/>
    <w:rsid w:val="00C94C68"/>
    <w:rsid w:val="00D129FC"/>
    <w:rsid w:val="00D2180E"/>
    <w:rsid w:val="00D27D2C"/>
    <w:rsid w:val="00D45740"/>
    <w:rsid w:val="00D46125"/>
    <w:rsid w:val="00D62B20"/>
    <w:rsid w:val="00D656E8"/>
    <w:rsid w:val="00D76668"/>
    <w:rsid w:val="00DB1ED8"/>
    <w:rsid w:val="00DB72EF"/>
    <w:rsid w:val="00DE7818"/>
    <w:rsid w:val="00E00087"/>
    <w:rsid w:val="00E04DB3"/>
    <w:rsid w:val="00E17601"/>
    <w:rsid w:val="00E23FD0"/>
    <w:rsid w:val="00E266AA"/>
    <w:rsid w:val="00E43244"/>
    <w:rsid w:val="00E5479F"/>
    <w:rsid w:val="00E73CF3"/>
    <w:rsid w:val="00F06230"/>
    <w:rsid w:val="00F12B0F"/>
    <w:rsid w:val="00F203A3"/>
    <w:rsid w:val="00F35E94"/>
    <w:rsid w:val="00F45E14"/>
    <w:rsid w:val="00F53668"/>
    <w:rsid w:val="00F7205D"/>
    <w:rsid w:val="00FA2F76"/>
    <w:rsid w:val="00FB1D7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19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251</Words>
  <Characters>1507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27</cp:revision>
  <dcterms:created xsi:type="dcterms:W3CDTF">2021-04-20T12:35:00Z</dcterms:created>
  <dcterms:modified xsi:type="dcterms:W3CDTF">2022-09-28T07:47:00Z</dcterms:modified>
</cp:coreProperties>
</file>